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2C7F" w14:textId="7F1A7FD1" w:rsidR="00424A5A" w:rsidRDefault="00427200">
      <w:r>
        <w:rPr>
          <w:noProof/>
        </w:rPr>
        <w:drawing>
          <wp:anchor distT="0" distB="0" distL="114300" distR="114300" simplePos="0" relativeHeight="251657728" behindDoc="1" locked="0" layoutInCell="1" allowOverlap="1" wp14:anchorId="3A65E57B" wp14:editId="6161C6F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1D80E" w14:textId="77777777" w:rsidR="00424A5A" w:rsidRDefault="00424A5A"/>
    <w:p w14:paraId="6C1A7BB5" w14:textId="77777777" w:rsidR="00424A5A" w:rsidRDefault="00424A5A" w:rsidP="00424A5A"/>
    <w:p w14:paraId="4F08BAE0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3BCC67AF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CF6016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4A0F169" w14:textId="2B811E4F" w:rsidR="00424A5A" w:rsidRPr="00427B3B" w:rsidRDefault="0042720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43001-298/2025-01</w:t>
            </w:r>
          </w:p>
        </w:tc>
        <w:tc>
          <w:tcPr>
            <w:tcW w:w="1080" w:type="dxa"/>
            <w:vAlign w:val="center"/>
          </w:tcPr>
          <w:p w14:paraId="4D5A21EF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D4B10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B984644" w14:textId="589DD5C3" w:rsidR="00424A5A" w:rsidRPr="00427B3B" w:rsidRDefault="0042720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A-5/26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FC44F5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2BB27B4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92FBF9C" w14:textId="405F2852" w:rsidR="00424A5A" w:rsidRPr="00427B3B" w:rsidRDefault="0042720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23.01.2026</w:t>
            </w:r>
            <w:proofErr w:type="gramEnd"/>
          </w:p>
        </w:tc>
        <w:tc>
          <w:tcPr>
            <w:tcW w:w="1080" w:type="dxa"/>
            <w:vAlign w:val="center"/>
          </w:tcPr>
          <w:p w14:paraId="37D6B0B2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2455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9C9B39B" w14:textId="339A53E5" w:rsidR="00424A5A" w:rsidRPr="00427B3B" w:rsidRDefault="0042720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2431-25-001050/0</w:t>
            </w:r>
          </w:p>
        </w:tc>
      </w:tr>
    </w:tbl>
    <w:p w14:paraId="6DEE4A63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9A89A91" w14:textId="77777777" w:rsidR="00424A5A" w:rsidRDefault="00424A5A"/>
    <w:p w14:paraId="043EAE61" w14:textId="77777777" w:rsidR="00556816" w:rsidRDefault="00556816">
      <w:pPr>
        <w:rPr>
          <w:sz w:val="22"/>
        </w:rPr>
      </w:pPr>
    </w:p>
    <w:p w14:paraId="73B482D2" w14:textId="77777777" w:rsidR="00424A5A" w:rsidRPr="00637BE6" w:rsidRDefault="00424A5A">
      <w:pPr>
        <w:rPr>
          <w:sz w:val="22"/>
        </w:rPr>
      </w:pPr>
    </w:p>
    <w:p w14:paraId="6F0BAC58" w14:textId="77777777" w:rsidR="00556816" w:rsidRPr="00637BE6" w:rsidRDefault="00556816">
      <w:pPr>
        <w:rPr>
          <w:sz w:val="22"/>
        </w:rPr>
      </w:pPr>
    </w:p>
    <w:p w14:paraId="2DDFA82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841ACB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A8BC133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B1474E5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E7F7767" w14:textId="4E8995C2" w:rsidR="00556816" w:rsidRPr="00F71733" w:rsidRDefault="00427200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UJMA - Ureditev regionalne ceste RT 937/8710 Bresternica-Gaj-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22"/>
              </w:rPr>
              <w:t>Sv.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>Jurij</w:t>
            </w:r>
            <w:proofErr w:type="spellEnd"/>
          </w:p>
        </w:tc>
      </w:tr>
    </w:tbl>
    <w:p w14:paraId="0AD5642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3770532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B340731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4604C9D4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BF9A90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2"/>
      </w:tblGrid>
      <w:tr w:rsidR="00556816" w:rsidRPr="00293C3A" w14:paraId="458E9861" w14:textId="77777777" w:rsidTr="00293C3A">
        <w:tblPrEx>
          <w:tblCellMar>
            <w:top w:w="0" w:type="dxa"/>
            <w:bottom w:w="0" w:type="dxa"/>
          </w:tblCellMar>
        </w:tblPrEx>
        <w:trPr>
          <w:trHeight w:val="3436"/>
        </w:trPr>
        <w:tc>
          <w:tcPr>
            <w:tcW w:w="10082" w:type="dxa"/>
          </w:tcPr>
          <w:p w14:paraId="19E49F79" w14:textId="77777777" w:rsidR="00427200" w:rsidRPr="00293C3A" w:rsidRDefault="00427200" w:rsidP="00293C3A">
            <w:pPr>
              <w:pStyle w:val="Naslov3"/>
              <w:rPr>
                <w:b w:val="0"/>
                <w:bCs/>
              </w:rPr>
            </w:pPr>
          </w:p>
          <w:p w14:paraId="475CD14C" w14:textId="77777777" w:rsidR="00293C3A" w:rsidRPr="00293C3A" w:rsidRDefault="00293C3A" w:rsidP="00293C3A">
            <w:pPr>
              <w:pStyle w:val="Naslov3"/>
              <w:rPr>
                <w:b w:val="0"/>
                <w:bCs/>
              </w:rPr>
            </w:pPr>
          </w:p>
          <w:p w14:paraId="330B2C1F" w14:textId="107B4E03" w:rsidR="00293C3A" w:rsidRDefault="00293C3A" w:rsidP="00293C3A">
            <w:pPr>
              <w:pStyle w:val="Naslov3"/>
              <w:rPr>
                <w:b w:val="0"/>
                <w:bCs/>
              </w:rPr>
            </w:pPr>
            <w:r w:rsidRPr="00293C3A">
              <w:rPr>
                <w:b w:val="0"/>
                <w:bCs/>
              </w:rPr>
              <w:t xml:space="preserve">Naročnik popravlja obvestilo o javnem naročilu z dne </w:t>
            </w:r>
            <w:proofErr w:type="gramStart"/>
            <w:r w:rsidRPr="00293C3A">
              <w:rPr>
                <w:b w:val="0"/>
                <w:bCs/>
              </w:rPr>
              <w:t>23.1.2026</w:t>
            </w:r>
            <w:proofErr w:type="gramEnd"/>
            <w:r w:rsidRPr="00293C3A">
              <w:rPr>
                <w:b w:val="0"/>
                <w:bCs/>
              </w:rPr>
              <w:t>:</w:t>
            </w:r>
          </w:p>
          <w:p w14:paraId="656C8CF9" w14:textId="77777777" w:rsidR="00293C3A" w:rsidRPr="00293C3A" w:rsidRDefault="00293C3A" w:rsidP="00293C3A"/>
          <w:p w14:paraId="4EA88092" w14:textId="77777777" w:rsidR="00293C3A" w:rsidRPr="00293C3A" w:rsidRDefault="00293C3A" w:rsidP="00293C3A">
            <w:pPr>
              <w:pStyle w:val="Naslov3"/>
              <w:rPr>
                <w:b w:val="0"/>
                <w:bCs/>
              </w:rPr>
            </w:pPr>
            <w:r w:rsidRPr="00293C3A">
              <w:rPr>
                <w:b w:val="0"/>
                <w:bCs/>
              </w:rPr>
              <w:t xml:space="preserve">- v točki </w:t>
            </w:r>
            <w:proofErr w:type="spellStart"/>
            <w:r w:rsidRPr="00293C3A">
              <w:rPr>
                <w:b w:val="0"/>
                <w:bCs/>
              </w:rPr>
              <w:t>C.2.3</w:t>
            </w:r>
            <w:proofErr w:type="spellEnd"/>
            <w:r w:rsidRPr="00293C3A">
              <w:rPr>
                <w:b w:val="0"/>
                <w:bCs/>
              </w:rPr>
              <w:t xml:space="preserve"> Trajanje naročila, tako da se pravilno glasi mesec 22,</w:t>
            </w:r>
          </w:p>
          <w:p w14:paraId="31593CAD" w14:textId="1565CBAF" w:rsidR="00293C3A" w:rsidRDefault="00293C3A" w:rsidP="00293C3A">
            <w:pPr>
              <w:pStyle w:val="Naslov3"/>
              <w:rPr>
                <w:b w:val="0"/>
                <w:bCs/>
              </w:rPr>
            </w:pPr>
            <w:r w:rsidRPr="00293C3A">
              <w:rPr>
                <w:b w:val="0"/>
                <w:bCs/>
              </w:rPr>
              <w:t xml:space="preserve">- v točki </w:t>
            </w:r>
            <w:proofErr w:type="spellStart"/>
            <w:proofErr w:type="gramStart"/>
            <w:r w:rsidRPr="00293C3A">
              <w:rPr>
                <w:b w:val="0"/>
                <w:bCs/>
              </w:rPr>
              <w:t>B.</w:t>
            </w:r>
            <w:proofErr w:type="gramEnd"/>
            <w:r w:rsidRPr="00293C3A">
              <w:rPr>
                <w:b w:val="0"/>
                <w:bCs/>
              </w:rPr>
              <w:t>5</w:t>
            </w:r>
            <w:proofErr w:type="spellEnd"/>
            <w:r w:rsidRPr="00293C3A">
              <w:rPr>
                <w:b w:val="0"/>
                <w:bCs/>
              </w:rPr>
              <w:t xml:space="preserve"> Elektronska predložitev popravlja URL naslov za elektronsko predložitev ponudb ali prijav za</w:t>
            </w:r>
            <w:r w:rsidRPr="00293C3A">
              <w:rPr>
                <w:b w:val="0"/>
                <w:bCs/>
              </w:rPr>
              <w:t xml:space="preserve"> </w:t>
            </w:r>
            <w:r w:rsidRPr="00293C3A">
              <w:rPr>
                <w:b w:val="0"/>
                <w:bCs/>
              </w:rPr>
              <w:t xml:space="preserve">sodelovanje, tako da se pravilno glasi: </w:t>
            </w:r>
            <w:hyperlink r:id="rId8" w:history="1">
              <w:r w:rsidRPr="0067323C">
                <w:rPr>
                  <w:rStyle w:val="Hiperpovezava"/>
                  <w:b w:val="0"/>
                  <w:bCs/>
                </w:rPr>
                <w:t>https://ejn.gov.si/ponudba/pages/aktualno/aktualno_jnc_podrobno.xhtml?zadevaId=68456</w:t>
              </w:r>
            </w:hyperlink>
          </w:p>
          <w:p w14:paraId="2B64FDC7" w14:textId="77777777" w:rsidR="00293C3A" w:rsidRPr="00293C3A" w:rsidRDefault="00293C3A" w:rsidP="00293C3A"/>
          <w:p w14:paraId="11996A45" w14:textId="4779984E" w:rsidR="00293C3A" w:rsidRPr="00293C3A" w:rsidRDefault="00293C3A" w:rsidP="00293C3A">
            <w:pPr>
              <w:pStyle w:val="Naslov3"/>
              <w:rPr>
                <w:b w:val="0"/>
                <w:bCs/>
              </w:rPr>
            </w:pPr>
            <w:r w:rsidRPr="00293C3A">
              <w:rPr>
                <w:b w:val="0"/>
                <w:bCs/>
              </w:rPr>
              <w:t xml:space="preserve">Naročnik objavlja popravljena navodila za pripravo ponudbe in vzorec pogodbe.  </w:t>
            </w:r>
          </w:p>
        </w:tc>
      </w:tr>
    </w:tbl>
    <w:p w14:paraId="0A78ADBD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52ADDFB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36D1259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8708" w14:textId="77777777" w:rsidR="00427200" w:rsidRDefault="00427200">
      <w:r>
        <w:separator/>
      </w:r>
    </w:p>
  </w:endnote>
  <w:endnote w:type="continuationSeparator" w:id="0">
    <w:p w14:paraId="1F3534BA" w14:textId="77777777" w:rsidR="00427200" w:rsidRDefault="0042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C760" w14:textId="77777777" w:rsidR="00427200" w:rsidRDefault="004272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C9E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1B35730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24596C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2B7024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1E016E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DC1235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824C7C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10A9A7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FDA0" w14:textId="4CCB2F08" w:rsidR="00A17575" w:rsidRDefault="00A17575" w:rsidP="002507C2">
    <w:pPr>
      <w:pStyle w:val="Noga"/>
      <w:ind w:firstLine="540"/>
    </w:pPr>
    <w:r>
      <w:t xml:space="preserve">  </w:t>
    </w:r>
    <w:r w:rsidR="00427200" w:rsidRPr="00643501">
      <w:rPr>
        <w:noProof/>
      </w:rPr>
      <w:drawing>
        <wp:inline distT="0" distB="0" distL="0" distR="0" wp14:anchorId="38579C38" wp14:editId="1B815CA0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27200" w:rsidRPr="00643501">
      <w:rPr>
        <w:noProof/>
      </w:rPr>
      <w:drawing>
        <wp:inline distT="0" distB="0" distL="0" distR="0" wp14:anchorId="1410E2B1" wp14:editId="6251EA1E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27200" w:rsidRPr="00CF74F9">
      <w:rPr>
        <w:noProof/>
      </w:rPr>
      <w:drawing>
        <wp:inline distT="0" distB="0" distL="0" distR="0" wp14:anchorId="66D56BAD" wp14:editId="4296774A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C5EADAD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170FA" w14:textId="77777777" w:rsidR="00427200" w:rsidRDefault="00427200">
      <w:r>
        <w:separator/>
      </w:r>
    </w:p>
  </w:footnote>
  <w:footnote w:type="continuationSeparator" w:id="0">
    <w:p w14:paraId="5673BD8C" w14:textId="77777777" w:rsidR="00427200" w:rsidRDefault="0042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B45D" w14:textId="77777777" w:rsidR="00427200" w:rsidRDefault="004272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1E88" w14:textId="77777777" w:rsidR="00427200" w:rsidRDefault="004272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FBF" w14:textId="77777777" w:rsidR="00427200" w:rsidRDefault="004272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00"/>
    <w:rsid w:val="000646A9"/>
    <w:rsid w:val="001836BB"/>
    <w:rsid w:val="002507C2"/>
    <w:rsid w:val="00293C3A"/>
    <w:rsid w:val="002B10C8"/>
    <w:rsid w:val="003133A6"/>
    <w:rsid w:val="00401F0C"/>
    <w:rsid w:val="00424A5A"/>
    <w:rsid w:val="00427200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E85614"/>
  <w15:chartTrackingRefBased/>
  <w15:docId w15:val="{25B299B7-43B4-4909-910F-589E7A88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93C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ponudba/pages/aktualno/aktualno_jnc_podrobno.xhtml?zadevaId=6845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328</TotalTime>
  <Pages>1</Pages>
  <Words>107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2</cp:revision>
  <cp:lastPrinted>2026-01-23T12:29:00Z</cp:lastPrinted>
  <dcterms:created xsi:type="dcterms:W3CDTF">2026-01-23T06:41:00Z</dcterms:created>
  <dcterms:modified xsi:type="dcterms:W3CDTF">2026-01-23T12:29:00Z</dcterms:modified>
</cp:coreProperties>
</file>